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7B53" w14:textId="321D9D2C" w:rsidR="005103B9" w:rsidRPr="004D7E86" w:rsidRDefault="006676AE" w:rsidP="004D7E86">
      <w:pPr>
        <w:pStyle w:val="Nagwek4"/>
        <w:rPr>
          <w:rFonts w:asciiTheme="minorHAnsi" w:hAnsiTheme="minorHAnsi" w:cstheme="minorHAnsi"/>
          <w:bCs/>
          <w:iCs/>
          <w:sz w:val="16"/>
          <w:szCs w:val="16"/>
        </w:rPr>
      </w:pPr>
      <w:r w:rsidRPr="004D7E86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</w:t>
      </w:r>
      <w:r w:rsidR="000D2CE3" w:rsidRPr="004D7E86">
        <w:rPr>
          <w:rFonts w:asciiTheme="minorHAnsi" w:hAnsiTheme="minorHAnsi" w:cstheme="minorHAnsi"/>
          <w:bCs/>
          <w:iCs/>
          <w:sz w:val="16"/>
          <w:szCs w:val="16"/>
        </w:rPr>
        <w:t>1</w:t>
      </w:r>
      <w:r w:rsidR="00B36ABD" w:rsidRPr="004D7E86">
        <w:rPr>
          <w:rFonts w:asciiTheme="minorHAnsi" w:hAnsiTheme="minorHAnsi" w:cstheme="minorHAnsi"/>
          <w:bCs/>
          <w:iCs/>
          <w:sz w:val="16"/>
          <w:szCs w:val="16"/>
        </w:rPr>
        <w:t xml:space="preserve"> do SWZ</w:t>
      </w:r>
    </w:p>
    <w:p w14:paraId="76E3F38A" w14:textId="77777777" w:rsidR="002578E4" w:rsidRPr="004D7E86" w:rsidRDefault="002578E4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4D7E86" w14:paraId="37367BA4" w14:textId="77777777" w:rsidTr="0018769E">
        <w:tc>
          <w:tcPr>
            <w:tcW w:w="2800" w:type="dxa"/>
          </w:tcPr>
          <w:p w14:paraId="2202EEBE" w14:textId="77777777" w:rsidR="002578E4" w:rsidRPr="004D7E86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4D7E86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58DC15E" w14:textId="77777777" w:rsidR="002578E4" w:rsidRPr="004D7E86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A4024E5" w14:textId="77777777" w:rsidR="002578E4" w:rsidRPr="004D7E86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D7E8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9D40E53" w14:textId="77777777" w:rsidR="002578E4" w:rsidRPr="004D7E86" w:rsidRDefault="002578E4" w:rsidP="0018769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4D7E8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4D7E86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4D7E8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2578E4" w:rsidRPr="004D7E86" w14:paraId="013BCBA2" w14:textId="77777777" w:rsidTr="0018769E">
        <w:tc>
          <w:tcPr>
            <w:tcW w:w="2800" w:type="dxa"/>
          </w:tcPr>
          <w:p w14:paraId="40321539" w14:textId="77777777" w:rsidR="002578E4" w:rsidRPr="004D7E86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5C6512F5" w14:textId="77777777" w:rsidR="002578E4" w:rsidRPr="004D7E86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2C952662" w14:textId="77777777" w:rsidR="002578E4" w:rsidRPr="004D7E86" w:rsidRDefault="002578E4" w:rsidP="0018769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4D7E86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0EE4E39" w14:textId="77777777" w:rsidR="002578E4" w:rsidRPr="004D7E86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4D7E8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4D7E86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4D7E86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6DFFC11E" w14:textId="77777777" w:rsidR="002578E4" w:rsidRPr="004D7E86" w:rsidRDefault="002578E4" w:rsidP="002578E4">
      <w:pPr>
        <w:spacing w:after="240" w:line="360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D2CE3" w:rsidRPr="004D7E86" w14:paraId="3E3BA803" w14:textId="77777777" w:rsidTr="009B3F0E">
        <w:tc>
          <w:tcPr>
            <w:tcW w:w="9104" w:type="dxa"/>
            <w:shd w:val="clear" w:color="auto" w:fill="D9D9D9"/>
          </w:tcPr>
          <w:p w14:paraId="663B06B2" w14:textId="77777777" w:rsidR="000D2CE3" w:rsidRPr="004D7E86" w:rsidRDefault="000D2CE3" w:rsidP="009B3F0E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D7E86">
              <w:rPr>
                <w:rFonts w:asciiTheme="minorHAnsi" w:hAnsiTheme="minorHAnsi" w:cstheme="minorHAnsi"/>
                <w:b/>
                <w:sz w:val="24"/>
                <w:szCs w:val="24"/>
              </w:rPr>
              <w:t>OŚWIADCZENIE WYKONAWCY</w:t>
            </w:r>
          </w:p>
          <w:p w14:paraId="017CD0E8" w14:textId="28AA7A72" w:rsidR="000D2CE3" w:rsidRPr="004D7E86" w:rsidRDefault="000D2CE3" w:rsidP="009B3F0E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art. 125 ust. 1 ustawy z dnia 11 września 2019 r. Prawo zamówień publicznych </w:t>
            </w: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(t.j. Dz. U. z 2026 r. poz. 793)</w:t>
            </w: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 xml:space="preserve"> (dalej jako: ustawa Pzp), dotyczące:</w:t>
            </w:r>
          </w:p>
          <w:p w14:paraId="2C66F986" w14:textId="77777777" w:rsidR="000D2CE3" w:rsidRPr="004D7E86" w:rsidRDefault="000D2CE3" w:rsidP="009B3F0E">
            <w:pPr>
              <w:spacing w:after="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057F47BA" w14:textId="77777777" w:rsidR="000D2CE3" w:rsidRPr="004D7E86" w:rsidRDefault="000D2CE3" w:rsidP="009B3F0E">
            <w:pPr>
              <w:spacing w:before="40" w:after="40" w:line="360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7EEF5277" w14:textId="77777777" w:rsidR="000D2CE3" w:rsidRPr="004D7E86" w:rsidRDefault="000D2CE3" w:rsidP="009B3F0E">
            <w:pPr>
              <w:ind w:left="-10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73FDCCE3" w14:textId="77777777" w:rsidR="00E50194" w:rsidRPr="004D7E86" w:rsidRDefault="001F027E" w:rsidP="00FF2111">
      <w:pPr>
        <w:spacing w:before="60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4D7E86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4D7E86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4D7E86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4D7E86" w14:paraId="62124FAA" w14:textId="77777777" w:rsidTr="0018769E">
        <w:tc>
          <w:tcPr>
            <w:tcW w:w="2269" w:type="dxa"/>
          </w:tcPr>
          <w:p w14:paraId="6AAA2503" w14:textId="77777777" w:rsidR="002578E4" w:rsidRPr="004D7E86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D7E8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C5ACA5F" w14:textId="25A24B32" w:rsidR="002578E4" w:rsidRPr="004D7E86" w:rsidRDefault="000D2CE3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D7E8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łóżek do Szpitala Samodzielnego Publicznego Zakładu Opieki Zdrowotnej w Siedlcach</w:t>
            </w:r>
            <w:r w:rsidR="002578E4" w:rsidRPr="004D7E8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0D2CE3" w:rsidRPr="004D7E86" w14:paraId="459B4C89" w14:textId="77777777" w:rsidTr="009B3F0E">
        <w:tc>
          <w:tcPr>
            <w:tcW w:w="2269" w:type="dxa"/>
          </w:tcPr>
          <w:p w14:paraId="52C9E7B3" w14:textId="77777777" w:rsidR="000D2CE3" w:rsidRPr="004D7E86" w:rsidRDefault="000D2CE3" w:rsidP="009B3F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D7E86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6CA9AA4" w14:textId="6CC93A70" w:rsidR="000D2CE3" w:rsidRPr="004D7E86" w:rsidRDefault="000D2CE3" w:rsidP="009B3F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4D7E86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łóżka/OCH/OW/592/2026</w:t>
            </w:r>
          </w:p>
        </w:tc>
      </w:tr>
    </w:tbl>
    <w:p w14:paraId="38F1B48D" w14:textId="77777777" w:rsidR="002578E4" w:rsidRPr="004D7E86" w:rsidRDefault="002578E4" w:rsidP="002578E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BA861E9" w14:textId="68BFD87B" w:rsidR="00F90CD1" w:rsidRPr="004D7E86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0D2CE3" w:rsidRPr="004D7E86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4D7E86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4D7E86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4D7E86">
        <w:rPr>
          <w:rFonts w:asciiTheme="minorHAnsi" w:hAnsiTheme="minorHAnsi" w:cstheme="minorHAnsi"/>
          <w:sz w:val="20"/>
          <w:szCs w:val="20"/>
        </w:rPr>
        <w:t>oświa</w:t>
      </w:r>
      <w:r w:rsidR="00825A09" w:rsidRPr="004D7E86">
        <w:rPr>
          <w:rFonts w:asciiTheme="minorHAnsi" w:hAnsiTheme="minorHAnsi" w:cstheme="minorHAnsi"/>
          <w:sz w:val="20"/>
          <w:szCs w:val="20"/>
        </w:rPr>
        <w:t>dczam</w:t>
      </w:r>
      <w:r w:rsidR="00E65685" w:rsidRPr="004D7E86">
        <w:rPr>
          <w:rFonts w:asciiTheme="minorHAnsi" w:hAnsiTheme="minorHAnsi" w:cstheme="minorHAnsi"/>
          <w:sz w:val="20"/>
          <w:szCs w:val="20"/>
        </w:rPr>
        <w:t>,</w:t>
      </w:r>
      <w:r w:rsidR="002B2AD9" w:rsidRPr="004D7E86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4D7E86" w14:paraId="0699B849" w14:textId="77777777" w:rsidTr="00650D6C">
        <w:tc>
          <w:tcPr>
            <w:tcW w:w="9104" w:type="dxa"/>
            <w:shd w:val="clear" w:color="auto" w:fill="D9D9D9"/>
          </w:tcPr>
          <w:p w14:paraId="75C0F591" w14:textId="77777777" w:rsidR="00E50194" w:rsidRPr="004D7E86" w:rsidRDefault="00650D6C" w:rsidP="00650D6C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523F7EB1" w14:textId="77777777" w:rsidR="00C113BF" w:rsidRPr="004D7E86" w:rsidRDefault="00C113BF" w:rsidP="002578E4">
      <w:pPr>
        <w:spacing w:before="240"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4D7E86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4D7E86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4D7E86">
        <w:rPr>
          <w:rFonts w:asciiTheme="minorHAnsi" w:hAnsiTheme="minorHAnsi" w:cstheme="minorHAnsi"/>
          <w:sz w:val="20"/>
          <w:szCs w:val="20"/>
        </w:rPr>
        <w:t>108</w:t>
      </w:r>
      <w:r w:rsidR="002C4137" w:rsidRPr="004D7E86">
        <w:rPr>
          <w:rFonts w:asciiTheme="minorHAnsi" w:hAnsiTheme="minorHAnsi" w:cstheme="minorHAnsi"/>
          <w:sz w:val="20"/>
          <w:szCs w:val="20"/>
        </w:rPr>
        <w:t xml:space="preserve"> ust 1 </w:t>
      </w:r>
      <w:r w:rsidRPr="004D7E86">
        <w:rPr>
          <w:rFonts w:asciiTheme="minorHAnsi" w:hAnsiTheme="minorHAnsi" w:cstheme="minorHAnsi"/>
          <w:sz w:val="20"/>
          <w:szCs w:val="20"/>
        </w:rPr>
        <w:t>ustawy Pzp</w:t>
      </w:r>
      <w:r w:rsidR="00641874" w:rsidRPr="004D7E86">
        <w:rPr>
          <w:rFonts w:asciiTheme="minorHAnsi" w:hAnsiTheme="minorHAnsi" w:cstheme="minorHAnsi"/>
          <w:sz w:val="20"/>
          <w:szCs w:val="20"/>
        </w:rPr>
        <w:t>.</w:t>
      </w:r>
    </w:p>
    <w:p w14:paraId="48600F27" w14:textId="4AC58BDE" w:rsidR="002426FF" w:rsidRPr="004D7E86" w:rsidRDefault="002426FF" w:rsidP="002578E4">
      <w:pPr>
        <w:spacing w:after="0" w:line="360" w:lineRule="auto"/>
        <w:jc w:val="both"/>
        <w:rPr>
          <w:rFonts w:asciiTheme="minorHAnsi" w:hAnsiTheme="minorHAnsi" w:cstheme="minorHAnsi"/>
          <w:bCs/>
          <w:iCs/>
          <w:color w:val="000000"/>
          <w:sz w:val="12"/>
          <w:szCs w:val="12"/>
          <w:lang w:val="x-none" w:eastAsia="x-none"/>
        </w:rPr>
      </w:pPr>
    </w:p>
    <w:p w14:paraId="1195DE82" w14:textId="64587898" w:rsidR="00023477" w:rsidRPr="004D7E86" w:rsidRDefault="00023477" w:rsidP="007A2BCB">
      <w:pPr>
        <w:spacing w:after="0"/>
        <w:rPr>
          <w:rFonts w:asciiTheme="minorHAnsi" w:hAnsiTheme="minorHAnsi" w:cstheme="minorHAnsi"/>
          <w:sz w:val="12"/>
          <w:szCs w:val="12"/>
        </w:rPr>
      </w:pPr>
    </w:p>
    <w:p w14:paraId="3D85DB5F" w14:textId="77777777" w:rsidR="00023477" w:rsidRPr="004D7E86" w:rsidRDefault="00992BD8" w:rsidP="00992BD8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533DA38D" w14:textId="77777777" w:rsidR="00992BD8" w:rsidRPr="004D7E86" w:rsidRDefault="00992BD8" w:rsidP="00992BD8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8D33C8" w:rsidRPr="004D7E86">
        <w:rPr>
          <w:rFonts w:asciiTheme="minorHAnsi" w:hAnsiTheme="minorHAnsi" w:cstheme="minorHAnsi"/>
          <w:color w:val="0070C0"/>
          <w:sz w:val="16"/>
          <w:szCs w:val="16"/>
        </w:rPr>
        <w:t>tę część oświadczenia należy wypełnić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, gdy zachodzą przesłanki wykluczenia z art. 108 ust. 1 pkt 1, 2 i 5 lub art.</w:t>
      </w:r>
      <w:r w:rsidR="007D0C95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109 ust.1 pkt 2-5 i 7-10 ustawy Pzp, a wykonawca korzysta z procedury samooczyszczenia, o której mowa w art. 110 ust. 2 ustawy Pzp]</w:t>
      </w:r>
    </w:p>
    <w:p w14:paraId="7EB84278" w14:textId="77777777" w:rsidR="00023477" w:rsidRPr="004D7E86" w:rsidRDefault="00C113BF" w:rsidP="002578E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="00E426EB" w:rsidRPr="004D7E86">
        <w:rPr>
          <w:rFonts w:asciiTheme="minorHAnsi" w:hAnsiTheme="minorHAnsi" w:cstheme="minorHAnsi"/>
          <w:i/>
          <w:color w:val="7F7F7F"/>
          <w:sz w:val="16"/>
          <w:szCs w:val="16"/>
        </w:rPr>
        <w:t>(podać mającą zastosowanie podstawę wykluczenia spośród wymienionych w art. 108 ust. 1 pkt 1, 2 i 5 lub art. 109 ust. 1 pkt 2-5 i 7-10 ustawy Pzp)</w:t>
      </w:r>
      <w:r w:rsidRPr="004D7E86">
        <w:rPr>
          <w:rFonts w:asciiTheme="minorHAnsi" w:hAnsiTheme="minorHAnsi" w:cstheme="minorHAnsi"/>
          <w:i/>
          <w:sz w:val="20"/>
          <w:szCs w:val="20"/>
        </w:rPr>
        <w:t>.</w:t>
      </w:r>
      <w:r w:rsidRPr="004D7E86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4D7E86">
        <w:rPr>
          <w:rFonts w:asciiTheme="minorHAnsi" w:hAnsiTheme="minorHAnsi" w:cstheme="minorHAnsi"/>
          <w:sz w:val="20"/>
          <w:szCs w:val="20"/>
        </w:rPr>
        <w:t>110</w:t>
      </w:r>
      <w:r w:rsidRPr="004D7E86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4D7E86">
        <w:rPr>
          <w:rFonts w:asciiTheme="minorHAnsi" w:hAnsiTheme="minorHAnsi" w:cstheme="minorHAnsi"/>
          <w:sz w:val="20"/>
          <w:szCs w:val="20"/>
        </w:rPr>
        <w:t>2</w:t>
      </w:r>
      <w:r w:rsidRPr="004D7E86">
        <w:rPr>
          <w:rFonts w:asciiTheme="minorHAnsi" w:hAnsiTheme="minorHAnsi" w:cstheme="minorHAnsi"/>
          <w:sz w:val="20"/>
          <w:szCs w:val="20"/>
        </w:rPr>
        <w:t xml:space="preserve"> ustawy Pzp podjąłem następujące środki naprawcze</w:t>
      </w:r>
      <w:r w:rsidR="007A2BCB" w:rsidRPr="004D7E86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4D7E86">
        <w:rPr>
          <w:rFonts w:asciiTheme="minorHAnsi" w:hAnsiTheme="minorHAnsi" w:cstheme="minorHAnsi"/>
          <w:sz w:val="20"/>
          <w:szCs w:val="20"/>
        </w:rPr>
        <w:t xml:space="preserve">: </w:t>
      </w:r>
      <w:r w:rsidRPr="004D7E86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</w:t>
      </w:r>
      <w:r w:rsidR="007A2BCB" w:rsidRPr="004D7E86">
        <w:rPr>
          <w:rFonts w:asciiTheme="minorHAnsi" w:hAnsiTheme="minorHAnsi" w:cstheme="minorHAnsi"/>
          <w:sz w:val="20"/>
          <w:szCs w:val="20"/>
        </w:rPr>
        <w:t>..</w:t>
      </w:r>
      <w:r w:rsidRPr="004D7E86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4D7E86">
        <w:rPr>
          <w:rFonts w:asciiTheme="minorHAnsi" w:hAnsiTheme="minorHAnsi" w:cstheme="minorHAnsi"/>
          <w:sz w:val="20"/>
          <w:szCs w:val="20"/>
        </w:rPr>
        <w:t>…</w:t>
      </w:r>
      <w:r w:rsidRPr="004D7E8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  <w:r w:rsidR="007A2BCB" w:rsidRPr="004D7E86">
        <w:rPr>
          <w:rFonts w:asciiTheme="minorHAnsi" w:hAnsiTheme="minorHAnsi" w:cstheme="minorHAnsi"/>
          <w:sz w:val="20"/>
          <w:szCs w:val="20"/>
        </w:rPr>
        <w:t>.</w:t>
      </w:r>
      <w:r w:rsidRPr="004D7E86">
        <w:rPr>
          <w:rFonts w:asciiTheme="minorHAnsi" w:hAnsiTheme="minorHAnsi" w:cstheme="minorHAnsi"/>
          <w:sz w:val="20"/>
          <w:szCs w:val="20"/>
        </w:rPr>
        <w:t>…</w:t>
      </w:r>
      <w:r w:rsidR="007A2BCB" w:rsidRPr="004D7E86">
        <w:rPr>
          <w:rFonts w:asciiTheme="minorHAnsi" w:hAnsiTheme="minorHAnsi" w:cstheme="minorHAnsi"/>
          <w:sz w:val="20"/>
          <w:szCs w:val="20"/>
        </w:rPr>
        <w:t>.</w:t>
      </w:r>
    </w:p>
    <w:p w14:paraId="7DDAE529" w14:textId="77777777" w:rsidR="007A2BCB" w:rsidRPr="004D7E86" w:rsidRDefault="00992BD8" w:rsidP="00164A9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51964191" w14:textId="1C7A3DCE" w:rsidR="000D2CE3" w:rsidRPr="004D7E86" w:rsidRDefault="007A2BCB" w:rsidP="000D2CE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4D7E86">
        <w:rPr>
          <w:rFonts w:asciiTheme="minorHAnsi" w:hAnsiTheme="minorHAnsi" w:cstheme="minorHAnsi"/>
          <w:sz w:val="20"/>
          <w:szCs w:val="20"/>
        </w:rPr>
        <w:t>t.j. Dz.U. z 202</w:t>
      </w:r>
      <w:r w:rsidR="007D0C95" w:rsidRPr="004D7E86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4D7E86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4D7E86">
        <w:rPr>
          <w:rFonts w:asciiTheme="minorHAnsi" w:hAnsiTheme="minorHAnsi" w:cstheme="minorHAnsi"/>
          <w:sz w:val="20"/>
          <w:szCs w:val="20"/>
        </w:rPr>
        <w:t>514</w:t>
      </w:r>
      <w:r w:rsidRPr="004D7E86">
        <w:rPr>
          <w:rFonts w:asciiTheme="minorHAnsi" w:hAnsiTheme="minorHAnsi" w:cstheme="minorHAnsi"/>
          <w:sz w:val="20"/>
          <w:szCs w:val="20"/>
        </w:rPr>
        <w:t>)</w:t>
      </w:r>
      <w:r w:rsidR="00AC6A18" w:rsidRPr="004D7E86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4D7E8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4D7E86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4D7E86">
        <w:rPr>
          <w:rFonts w:asciiTheme="minorHAnsi" w:hAnsiTheme="minorHAnsi" w:cstheme="minorHAnsi"/>
          <w:sz w:val="20"/>
          <w:szCs w:val="20"/>
        </w:rPr>
        <w:t>.</w:t>
      </w:r>
      <w:r w:rsidR="00AD6591" w:rsidRPr="004D7E8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C5E3244" w14:textId="2F9823DE" w:rsidR="00AC6A18" w:rsidRPr="004D7E86" w:rsidRDefault="00AC6A18" w:rsidP="00AD6591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4D7E86" w14:paraId="6A94046B" w14:textId="77777777" w:rsidTr="00CD4DD1">
        <w:tc>
          <w:tcPr>
            <w:tcW w:w="9104" w:type="dxa"/>
            <w:shd w:val="clear" w:color="auto" w:fill="D9D9D9"/>
          </w:tcPr>
          <w:p w14:paraId="14BB2556" w14:textId="77777777" w:rsidR="0011306C" w:rsidRPr="004D7E86" w:rsidRDefault="0011306C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4B7A7535" w14:textId="77777777" w:rsidR="00D2702A" w:rsidRPr="004D7E86" w:rsidRDefault="004F23F7" w:rsidP="002578E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4D7E86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4D7E86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4D7E86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4D7E86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4D7E86" w14:paraId="21A49FA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4128" w14:textId="77777777" w:rsidR="00D2702A" w:rsidRPr="004D7E86" w:rsidRDefault="00D2702A" w:rsidP="00D2702A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5945" w14:textId="77777777" w:rsidR="00D2702A" w:rsidRPr="004D7E86" w:rsidRDefault="00D2702A" w:rsidP="00D2702A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0D2CE3" w:rsidRPr="004D7E86" w14:paraId="58C26CD7" w14:textId="77777777" w:rsidTr="009B3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4605" w14:textId="7A424588" w:rsidR="000D2CE3" w:rsidRPr="004D7E86" w:rsidRDefault="000D2CE3" w:rsidP="009B3F0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E4AA" w14:textId="4D95BF98" w:rsidR="000D2CE3" w:rsidRPr="004D7E86" w:rsidRDefault="000D2CE3" w:rsidP="009B3F0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1800261A" w14:textId="0EC81FE5" w:rsidR="000D2CE3" w:rsidRPr="004D7E86" w:rsidRDefault="000D2CE3" w:rsidP="009B3F0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wyznacza progu minimalnego.</w:t>
            </w:r>
          </w:p>
        </w:tc>
      </w:tr>
      <w:tr w:rsidR="000D2CE3" w:rsidRPr="004D7E86" w14:paraId="264FFC86" w14:textId="77777777" w:rsidTr="009B3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603F" w14:textId="7D920583" w:rsidR="000D2CE3" w:rsidRPr="004D7E86" w:rsidRDefault="000D2CE3" w:rsidP="009B3F0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125F" w14:textId="6F7639BA" w:rsidR="000D2CE3" w:rsidRPr="004D7E86" w:rsidRDefault="000D2CE3" w:rsidP="009B3F0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301EBD46" w14:textId="3BA4180F" w:rsidR="000D2CE3" w:rsidRPr="004D7E86" w:rsidRDefault="000D2CE3" w:rsidP="009B3F0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 zdolności technicznej lub zawodowej. Ocena spełniania warunków udziału w postępowaniu będzie dokonana na zasadzie spełnia/nie spełnia. Zamawiający nie wyznacza progu minimalnego.</w:t>
            </w:r>
          </w:p>
        </w:tc>
      </w:tr>
      <w:tr w:rsidR="000D2CE3" w:rsidRPr="004D7E86" w14:paraId="2AAB2A1F" w14:textId="77777777" w:rsidTr="009B3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C873" w14:textId="3A98378E" w:rsidR="000D2CE3" w:rsidRPr="004D7E86" w:rsidRDefault="000D2CE3" w:rsidP="009B3F0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A4D2" w14:textId="6F34798C" w:rsidR="000D2CE3" w:rsidRPr="004D7E86" w:rsidRDefault="000D2CE3" w:rsidP="009B3F0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5B10B2E0" w14:textId="3AAA0D1E" w:rsidR="000D2CE3" w:rsidRPr="004D7E86" w:rsidRDefault="000D2CE3" w:rsidP="009B3F0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r w:rsidRPr="004D7E8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dotyczące posiadania zdolności do występowania w obrocie gospodarczym. Ocena spełniania warunków udziału w postępowaniu będzie dokonana na zasadzie spełnia/nie spełnia. Zamawiający nie wyznacza progu minimalnego.</w:t>
            </w:r>
          </w:p>
        </w:tc>
      </w:tr>
      <w:tr w:rsidR="000D2CE3" w:rsidRPr="004D7E86" w14:paraId="49BBAC08" w14:textId="77777777" w:rsidTr="009B3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FFE8" w14:textId="4E2AB8FC" w:rsidR="000D2CE3" w:rsidRPr="004D7E86" w:rsidRDefault="000D2CE3" w:rsidP="009B3F0E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01C" w14:textId="332ED19E" w:rsidR="000D2CE3" w:rsidRPr="004D7E86" w:rsidRDefault="000D2CE3" w:rsidP="009B3F0E">
            <w:pPr>
              <w:spacing w:before="60" w:after="0"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7BFD914A" w14:textId="405BB934" w:rsidR="000D2CE3" w:rsidRPr="004D7E86" w:rsidRDefault="000D2CE3" w:rsidP="009B3F0E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wyznacza progu minimalnego.</w:t>
            </w:r>
          </w:p>
        </w:tc>
      </w:tr>
    </w:tbl>
    <w:p w14:paraId="10BD0BF9" w14:textId="77777777" w:rsidR="00E21BB4" w:rsidRPr="004D7E86" w:rsidRDefault="00257E73" w:rsidP="00257E73">
      <w:pPr>
        <w:spacing w:before="240" w:after="240"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4D7E86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</w:t>
      </w:r>
    </w:p>
    <w:p w14:paraId="3F8113F1" w14:textId="77777777" w:rsidR="00E21BB4" w:rsidRPr="004D7E86" w:rsidRDefault="00E21BB4" w:rsidP="00E21BB4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721D87" w:rsidRPr="004D7E86">
        <w:rPr>
          <w:rFonts w:asciiTheme="minorHAnsi" w:hAnsiTheme="minorHAnsi" w:cstheme="minorHAnsi"/>
          <w:color w:val="0070C0"/>
          <w:sz w:val="16"/>
          <w:szCs w:val="16"/>
        </w:rPr>
        <w:t>t</w:t>
      </w:r>
      <w:r w:rsidR="00BE6F04" w:rsidRPr="004D7E86">
        <w:rPr>
          <w:rFonts w:asciiTheme="minorHAnsi" w:hAnsiTheme="minorHAnsi" w:cstheme="minorHAnsi"/>
          <w:color w:val="0070C0"/>
          <w:sz w:val="16"/>
          <w:szCs w:val="16"/>
        </w:rPr>
        <w:t>ę</w:t>
      </w:r>
      <w:r w:rsidR="00721D87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 część oświadczenia 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5E6DF23" w14:textId="77777777" w:rsidR="00C62F57" w:rsidRPr="004D7E86" w:rsidRDefault="00C62F57" w:rsidP="000C2F90">
      <w:pPr>
        <w:spacing w:before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  następującym zakresie:</w:t>
      </w:r>
    </w:p>
    <w:p w14:paraId="150B32B6" w14:textId="77777777" w:rsidR="00C62F57" w:rsidRPr="004D7E86" w:rsidRDefault="00C62F57" w:rsidP="00D2702A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69A5204B" w14:textId="77777777" w:rsidR="00721D87" w:rsidRPr="004D7E86" w:rsidRDefault="00E21BB4" w:rsidP="000C2F90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4D7E86">
        <w:rPr>
          <w:rFonts w:asciiTheme="minorHAnsi" w:hAnsiTheme="minorHAnsi" w:cstheme="minorHAnsi"/>
          <w:sz w:val="20"/>
          <w:szCs w:val="20"/>
        </w:rPr>
        <w:t>ego/</w:t>
      </w:r>
      <w:r w:rsidRPr="004D7E86">
        <w:rPr>
          <w:rFonts w:asciiTheme="minorHAnsi" w:hAnsiTheme="minorHAnsi" w:cstheme="minorHAnsi"/>
          <w:sz w:val="20"/>
          <w:szCs w:val="20"/>
        </w:rPr>
        <w:t xml:space="preserve">ych zasoby: </w:t>
      </w:r>
    </w:p>
    <w:p w14:paraId="7ED4D594" w14:textId="77777777" w:rsidR="00721D87" w:rsidRPr="004D7E86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D7E86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46128407" w14:textId="77777777" w:rsidR="00721D87" w:rsidRPr="004D7E86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D7E86">
        <w:rPr>
          <w:rFonts w:asciiTheme="minorHAnsi" w:hAnsiTheme="minorHAnsi" w:cstheme="minorHAnsi"/>
          <w:i/>
          <w:iCs/>
          <w:sz w:val="16"/>
          <w:szCs w:val="16"/>
        </w:rPr>
        <w:t>(wskazać nazwę/y podmiotu/ów)</w:t>
      </w:r>
    </w:p>
    <w:p w14:paraId="4F5FE4B9" w14:textId="77777777" w:rsidR="00721D87" w:rsidRPr="004D7E86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2CD6616E" w14:textId="77777777" w:rsidR="00E21BB4" w:rsidRPr="004D7E86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4D7E86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4D7E86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376472BB" w14:textId="77777777" w:rsidR="00E21BB4" w:rsidRPr="004D7E86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4D7E86">
        <w:rPr>
          <w:rFonts w:asciiTheme="minorHAnsi" w:hAnsiTheme="minorHAnsi" w:cstheme="minorHAnsi"/>
          <w:i/>
          <w:iCs/>
          <w:sz w:val="16"/>
          <w:szCs w:val="16"/>
        </w:rPr>
        <w:t>(określić odpowiedni zakres udostępnianych zasobów dla wskazanego podmiotu)</w:t>
      </w:r>
    </w:p>
    <w:p w14:paraId="23924B7F" w14:textId="77777777" w:rsidR="00C62F57" w:rsidRPr="004D7E86" w:rsidRDefault="00257E73" w:rsidP="00257E73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4D7E86" w14:paraId="15352AD3" w14:textId="77777777" w:rsidTr="00CD4DD1">
        <w:tc>
          <w:tcPr>
            <w:tcW w:w="9104" w:type="dxa"/>
            <w:shd w:val="clear" w:color="auto" w:fill="D9D9D9"/>
          </w:tcPr>
          <w:p w14:paraId="3E671FA1" w14:textId="77777777" w:rsidR="00BE6F04" w:rsidRPr="004D7E86" w:rsidRDefault="00E426EB" w:rsidP="00CD4DD1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33B89122" w14:textId="77777777" w:rsidR="00FE4E2B" w:rsidRPr="004D7E86" w:rsidRDefault="00E426EB" w:rsidP="000C2F90">
      <w:pPr>
        <w:spacing w:before="24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4D7E86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4D7E86" w14:paraId="25BBAC29" w14:textId="77777777" w:rsidTr="00847232">
        <w:tc>
          <w:tcPr>
            <w:tcW w:w="9104" w:type="dxa"/>
            <w:shd w:val="clear" w:color="auto" w:fill="D9D9D9"/>
          </w:tcPr>
          <w:p w14:paraId="4AA48CD5" w14:textId="77777777" w:rsidR="00E426EB" w:rsidRPr="004D7E86" w:rsidRDefault="00E426EB" w:rsidP="00847232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2BC86023" w14:textId="77777777" w:rsidR="00E426EB" w:rsidRPr="004D7E86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11CDDE1" w14:textId="77777777" w:rsidR="00E426EB" w:rsidRPr="004D7E86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0B78DF4D" w14:textId="77777777" w:rsidR="00E426EB" w:rsidRPr="004D7E86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371B494A" w14:textId="77777777" w:rsidR="00E426EB" w:rsidRPr="004D7E86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D7E86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2CD77E31" w14:textId="77777777" w:rsidR="00E426EB" w:rsidRPr="004D7E86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D7E86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6210DD43" w14:textId="77777777" w:rsidR="00E426EB" w:rsidRPr="004D7E86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14"/>
          <w:szCs w:val="14"/>
        </w:rPr>
      </w:pPr>
      <w:r w:rsidRPr="004D7E86">
        <w:rPr>
          <w:rFonts w:asciiTheme="minorHAnsi" w:hAnsiTheme="minorHAnsi" w:cstheme="minorHAnsi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3C054DC6" w14:textId="77777777" w:rsidR="00E426EB" w:rsidRPr="004D7E86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4D7E86" w14:paraId="4537EA6E" w14:textId="77777777" w:rsidTr="005517FB">
        <w:tc>
          <w:tcPr>
            <w:tcW w:w="9104" w:type="dxa"/>
            <w:shd w:val="clear" w:color="auto" w:fill="D9D9D9"/>
          </w:tcPr>
          <w:p w14:paraId="32857721" w14:textId="77777777" w:rsidR="00AB3A57" w:rsidRPr="004D7E86" w:rsidRDefault="00AB3A57" w:rsidP="005517FB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INFORMACJA DOTYCZĄCA CERTYFIKATU, O KTÓRYM MOWA </w:t>
            </w:r>
            <w:r w:rsidR="00726FF6" w:rsidRPr="004D7E86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0D2955B5" w14:textId="77777777" w:rsidR="0012157F" w:rsidRPr="004D7E86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5C9A8C5" w14:textId="77777777" w:rsidR="00C31437" w:rsidRPr="004D7E86" w:rsidRDefault="00392D3E" w:rsidP="00392D3E">
      <w:pPr>
        <w:spacing w:after="0" w:line="36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D7E86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4D7E86">
        <w:rPr>
          <w:rFonts w:asciiTheme="minorHAnsi" w:hAnsiTheme="minorHAnsi" w:cstheme="minorHAnsi"/>
          <w:sz w:val="20"/>
          <w:szCs w:val="20"/>
        </w:rPr>
        <w:t>,</w:t>
      </w:r>
      <w:r w:rsidRPr="004D7E86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4D7E86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4D7E8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4D7E86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Pzp.</w:t>
      </w:r>
    </w:p>
    <w:p w14:paraId="245C40E5" w14:textId="77777777" w:rsidR="00C31437" w:rsidRPr="004D7E86" w:rsidRDefault="007421B3" w:rsidP="00C31437">
      <w:pPr>
        <w:spacing w:before="120" w:after="12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[UWAGA: </w:t>
      </w:r>
      <w:r w:rsidR="00C31437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dane dotyczące certyfikatu 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wypełnia tylko wykonawca, który </w:t>
      </w:r>
      <w:r w:rsidR="00C31437" w:rsidRPr="004D7E86">
        <w:rPr>
          <w:rFonts w:asciiTheme="minorHAnsi" w:hAnsiTheme="minorHAnsi" w:cstheme="minorHAnsi"/>
          <w:color w:val="0070C0"/>
          <w:sz w:val="16"/>
          <w:szCs w:val="16"/>
        </w:rPr>
        <w:t>będzie</w:t>
      </w:r>
      <w:r w:rsidR="00B73839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 się nim posługiwał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]</w:t>
      </w:r>
    </w:p>
    <w:p w14:paraId="023254EE" w14:textId="77777777" w:rsidR="00B73839" w:rsidRPr="004D7E86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5FF0E9BA" w14:textId="77777777" w:rsidR="00B73839" w:rsidRPr="004D7E86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3843786A" w14:textId="77777777" w:rsidR="00B73839" w:rsidRPr="004D7E86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[numer i oznaczenie certyfikatu]</w:t>
      </w:r>
    </w:p>
    <w:p w14:paraId="0F6F3DF2" w14:textId="77777777" w:rsidR="00AB6AD4" w:rsidRPr="004D7E86" w:rsidRDefault="00AB6AD4" w:rsidP="00AB6AD4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39A832AC" w14:textId="77777777" w:rsidR="00B73839" w:rsidRPr="004D7E86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04ACCE73" w14:textId="77777777" w:rsidR="00B73839" w:rsidRPr="004D7E86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[nazwa podmiotu certyfikującego]</w:t>
      </w:r>
    </w:p>
    <w:p w14:paraId="7478BCB5" w14:textId="77777777" w:rsidR="00AB6AD4" w:rsidRPr="004D7E86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6EC6F07" w14:textId="77777777" w:rsidR="00B73839" w:rsidRPr="004D7E86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476C4260" w14:textId="77777777" w:rsidR="00B73839" w:rsidRPr="004D7E86" w:rsidRDefault="00B73839" w:rsidP="00AB6AD4">
      <w:pPr>
        <w:spacing w:after="60" w:line="360" w:lineRule="auto"/>
        <w:jc w:val="both"/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[okres ważności certyfikatu]</w:t>
      </w:r>
    </w:p>
    <w:p w14:paraId="1F3B26C2" w14:textId="77777777" w:rsidR="00AB6AD4" w:rsidRPr="004D7E86" w:rsidRDefault="00AB6AD4" w:rsidP="00AB6AD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B4A97B3" w14:textId="77777777" w:rsidR="00B73839" w:rsidRPr="004D7E86" w:rsidRDefault="00B73839" w:rsidP="00B73839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4D7E86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37AA82D9" w14:textId="77777777" w:rsidR="00524951" w:rsidRPr="004D7E86" w:rsidRDefault="00B73839" w:rsidP="00AB6AD4">
      <w:pPr>
        <w:spacing w:after="60" w:line="360" w:lineRule="auto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eastAsia="Times New Roman" w:hAnsiTheme="minorHAnsi" w:cstheme="minorHAnsi"/>
          <w:bCs/>
          <w:sz w:val="14"/>
          <w:szCs w:val="14"/>
          <w:lang w:eastAsia="pl-PL"/>
        </w:rPr>
        <w:t>[podstawy wykluczenia lub warunki udziału w postępowaniu, w zakresie których Wykonawca będzie posługiwał się certyfikatem]</w:t>
      </w:r>
      <w:r w:rsidR="00FE4E2B" w:rsidRPr="004D7E86">
        <w:rPr>
          <w:rFonts w:asciiTheme="minorHAnsi" w:hAnsiTheme="minorHAnsi" w:cstheme="minorHAnsi"/>
          <w:sz w:val="16"/>
          <w:szCs w:val="16"/>
        </w:rPr>
        <w:tab/>
      </w:r>
      <w:r w:rsidR="00FE4E2B" w:rsidRPr="004D7E86">
        <w:rPr>
          <w:rFonts w:asciiTheme="minorHAnsi" w:hAnsiTheme="minorHAnsi" w:cstheme="minorHAnsi"/>
          <w:sz w:val="16"/>
          <w:szCs w:val="16"/>
        </w:rPr>
        <w:tab/>
      </w:r>
      <w:r w:rsidR="00FE4E2B" w:rsidRPr="004D7E86">
        <w:rPr>
          <w:rFonts w:asciiTheme="minorHAnsi" w:hAnsiTheme="minorHAnsi" w:cstheme="minorHAnsi"/>
          <w:sz w:val="16"/>
          <w:szCs w:val="16"/>
        </w:rPr>
        <w:tab/>
      </w:r>
      <w:r w:rsidR="00FE4E2B" w:rsidRPr="004D7E86">
        <w:rPr>
          <w:rFonts w:asciiTheme="minorHAnsi" w:hAnsiTheme="minorHAnsi" w:cstheme="minorHAnsi"/>
          <w:sz w:val="16"/>
          <w:szCs w:val="16"/>
        </w:rPr>
        <w:tab/>
      </w:r>
    </w:p>
    <w:p w14:paraId="236A89FD" w14:textId="77777777" w:rsidR="00524951" w:rsidRPr="004D7E86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16"/>
          <w:szCs w:val="16"/>
        </w:rPr>
      </w:pPr>
    </w:p>
    <w:p w14:paraId="493C6981" w14:textId="77777777" w:rsidR="00FE4E2B" w:rsidRPr="004D7E86" w:rsidRDefault="00524951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sz w:val="16"/>
          <w:szCs w:val="16"/>
        </w:rPr>
      </w:pPr>
      <w:r w:rsidRPr="004D7E86">
        <w:rPr>
          <w:rFonts w:asciiTheme="minorHAnsi" w:hAnsiTheme="minorHAnsi" w:cstheme="minorHAnsi"/>
          <w:sz w:val="16"/>
          <w:szCs w:val="16"/>
        </w:rPr>
        <w:t xml:space="preserve">  </w:t>
      </w:r>
      <w:r w:rsidR="006D536F" w:rsidRPr="004D7E86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D7E86">
        <w:rPr>
          <w:rFonts w:asciiTheme="minorHAnsi" w:hAnsiTheme="minorHAnsi" w:cstheme="minorHAnsi"/>
          <w:sz w:val="16"/>
          <w:szCs w:val="16"/>
        </w:rPr>
        <w:t>…</w:t>
      </w:r>
      <w:r w:rsidR="006D536F" w:rsidRPr="004D7E86">
        <w:rPr>
          <w:rFonts w:asciiTheme="minorHAnsi" w:hAnsiTheme="minorHAnsi" w:cstheme="minorHAnsi"/>
          <w:sz w:val="16"/>
          <w:szCs w:val="16"/>
        </w:rPr>
        <w:t>………..</w:t>
      </w:r>
      <w:r w:rsidR="00FE4E2B" w:rsidRPr="004D7E86">
        <w:rPr>
          <w:rFonts w:asciiTheme="minorHAnsi" w:hAnsiTheme="minorHAnsi" w:cstheme="minorHAnsi"/>
          <w:sz w:val="16"/>
          <w:szCs w:val="16"/>
        </w:rPr>
        <w:t>……</w:t>
      </w:r>
      <w:r w:rsidR="006D536F" w:rsidRPr="004D7E86">
        <w:rPr>
          <w:rFonts w:asciiTheme="minorHAnsi" w:hAnsiTheme="minorHAnsi" w:cstheme="minorHAnsi"/>
          <w:sz w:val="16"/>
          <w:szCs w:val="16"/>
        </w:rPr>
        <w:t>………….</w:t>
      </w:r>
      <w:r w:rsidR="00FE4E2B" w:rsidRPr="004D7E86">
        <w:rPr>
          <w:rFonts w:asciiTheme="minorHAnsi" w:hAnsiTheme="minorHAnsi" w:cstheme="minorHAnsi"/>
          <w:sz w:val="16"/>
          <w:szCs w:val="16"/>
        </w:rPr>
        <w:t>…………………………………</w:t>
      </w:r>
    </w:p>
    <w:p w14:paraId="2DA8555A" w14:textId="77777777" w:rsidR="00484F88" w:rsidRDefault="006D536F" w:rsidP="006D536F">
      <w:pPr>
        <w:spacing w:after="0" w:line="360" w:lineRule="auto"/>
        <w:ind w:left="3261"/>
        <w:jc w:val="both"/>
        <w:rPr>
          <w:rFonts w:asciiTheme="minorHAnsi" w:hAnsiTheme="minorHAnsi" w:cstheme="minorHAnsi"/>
          <w:i/>
          <w:sz w:val="12"/>
          <w:szCs w:val="12"/>
        </w:rPr>
      </w:pPr>
      <w:r w:rsidRPr="004D7E86">
        <w:rPr>
          <w:rFonts w:asciiTheme="minorHAnsi" w:hAnsiTheme="minorHAnsi" w:cstheme="minorHAnsi"/>
          <w:i/>
          <w:sz w:val="12"/>
          <w:szCs w:val="12"/>
        </w:rPr>
        <w:t xml:space="preserve">Data: </w:t>
      </w:r>
      <w:r w:rsidR="00524951" w:rsidRPr="004D7E86">
        <w:rPr>
          <w:rFonts w:asciiTheme="minorHAnsi" w:hAnsiTheme="minorHAnsi" w:cstheme="minorHAnsi"/>
          <w:i/>
          <w:sz w:val="12"/>
          <w:szCs w:val="12"/>
        </w:rPr>
        <w:t>kwalifikowany podpis elektroniczny lub podpis zaufany lub podpis osobisty</w:t>
      </w:r>
    </w:p>
    <w:p w14:paraId="70261084" w14:textId="77777777" w:rsidR="004D7E86" w:rsidRPr="004D7E86" w:rsidRDefault="004D7E86" w:rsidP="004D7E86">
      <w:pPr>
        <w:rPr>
          <w:rFonts w:asciiTheme="minorHAnsi" w:hAnsiTheme="minorHAnsi" w:cstheme="minorHAnsi"/>
          <w:sz w:val="18"/>
          <w:szCs w:val="18"/>
        </w:rPr>
      </w:pPr>
    </w:p>
    <w:p w14:paraId="692AA1A0" w14:textId="77777777" w:rsidR="004D7E86" w:rsidRPr="004D7E86" w:rsidRDefault="004D7E86" w:rsidP="004D7E86">
      <w:pPr>
        <w:rPr>
          <w:rFonts w:asciiTheme="minorHAnsi" w:hAnsiTheme="minorHAnsi" w:cstheme="minorHAnsi"/>
          <w:sz w:val="18"/>
          <w:szCs w:val="18"/>
        </w:rPr>
      </w:pPr>
    </w:p>
    <w:p w14:paraId="1A875667" w14:textId="77777777" w:rsidR="004D7E86" w:rsidRPr="004D7E86" w:rsidRDefault="004D7E86" w:rsidP="004D7E86">
      <w:pPr>
        <w:rPr>
          <w:rFonts w:asciiTheme="minorHAnsi" w:hAnsiTheme="minorHAnsi" w:cstheme="minorHAnsi"/>
          <w:sz w:val="18"/>
          <w:szCs w:val="18"/>
        </w:rPr>
      </w:pPr>
    </w:p>
    <w:p w14:paraId="0D3C1FF3" w14:textId="77777777" w:rsidR="004D7E86" w:rsidRDefault="004D7E86" w:rsidP="004D7E86">
      <w:pPr>
        <w:rPr>
          <w:rFonts w:asciiTheme="minorHAnsi" w:hAnsiTheme="minorHAnsi" w:cstheme="minorHAnsi"/>
          <w:i/>
          <w:sz w:val="12"/>
          <w:szCs w:val="12"/>
        </w:rPr>
      </w:pPr>
    </w:p>
    <w:p w14:paraId="2E4F9ED2" w14:textId="3F8CB249" w:rsidR="004D7E86" w:rsidRPr="004D7E86" w:rsidRDefault="004D7E86" w:rsidP="004D7E86">
      <w:pPr>
        <w:tabs>
          <w:tab w:val="left" w:pos="7290"/>
        </w:tabs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</w:p>
    <w:sectPr w:rsidR="004D7E86" w:rsidRPr="004D7E86" w:rsidSect="004D7E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0" w:footer="1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2DD5F" w14:textId="77777777" w:rsidR="007912CB" w:rsidRDefault="007912CB" w:rsidP="0038231F">
      <w:pPr>
        <w:spacing w:after="0" w:line="240" w:lineRule="auto"/>
      </w:pPr>
      <w:r>
        <w:separator/>
      </w:r>
    </w:p>
  </w:endnote>
  <w:endnote w:type="continuationSeparator" w:id="0">
    <w:p w14:paraId="7A427D64" w14:textId="77777777" w:rsidR="007912CB" w:rsidRDefault="007912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81A8" w14:textId="77777777" w:rsidR="000D2CE3" w:rsidRDefault="000D2C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4BBD" w14:textId="3F0890B5" w:rsidR="004D7E86" w:rsidRPr="004D7E86" w:rsidRDefault="004D7E86" w:rsidP="004D7E86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1" w:name="_Hlk204079734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088DBF05" wp14:editId="4A19135C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60779967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7518DA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D7E86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305B1C4B" w14:textId="77777777" w:rsidR="00F8042D" w:rsidRPr="004D7E86" w:rsidRDefault="004D7E86" w:rsidP="004D7E86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4D7E86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4D7E86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4D7E86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1"/>
    <w:r>
      <w:rPr>
        <w:rFonts w:eastAsia="Times New Roman" w:cs="Calibri"/>
        <w:spacing w:val="4"/>
        <w:sz w:val="15"/>
        <w:szCs w:val="15"/>
        <w:lang w:val="en-US" w:eastAsia="pl-PL" w:bidi="ar-IQ"/>
      </w:rPr>
      <w:t xml:space="preserve">                                                      </w:t>
    </w:r>
    <w:r w:rsidR="00F8042D" w:rsidRPr="004D7E86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4D7E86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="00F8042D" w:rsidRPr="004D7E86">
      <w:rPr>
        <w:rFonts w:asciiTheme="minorHAnsi" w:hAnsiTheme="minorHAnsi" w:cstheme="minorHAnsi"/>
        <w:sz w:val="18"/>
        <w:szCs w:val="18"/>
      </w:rPr>
      <w:t xml:space="preserve"> z </w:t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="00F90CD1" w:rsidRPr="004D7E86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4D7E86">
      <w:rPr>
        <w:rFonts w:asciiTheme="minorHAnsi" w:hAnsiTheme="minorHAnsi" w:cstheme="minorHAnsi"/>
        <w:b/>
        <w:bCs/>
        <w:sz w:val="18"/>
        <w:szCs w:val="18"/>
      </w:rPr>
      <w:fldChar w:fldCharType="end"/>
    </w:r>
  </w:p>
  <w:p w14:paraId="3259384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8C885" w14:textId="77777777" w:rsidR="000D2CE3" w:rsidRDefault="000D2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66293" w14:textId="77777777" w:rsidR="007912CB" w:rsidRDefault="007912CB" w:rsidP="0038231F">
      <w:pPr>
        <w:spacing w:after="0" w:line="240" w:lineRule="auto"/>
      </w:pPr>
      <w:r>
        <w:separator/>
      </w:r>
    </w:p>
  </w:footnote>
  <w:footnote w:type="continuationSeparator" w:id="0">
    <w:p w14:paraId="10CB62AA" w14:textId="77777777" w:rsidR="007912CB" w:rsidRDefault="007912CB" w:rsidP="0038231F">
      <w:pPr>
        <w:spacing w:after="0" w:line="240" w:lineRule="auto"/>
      </w:pPr>
      <w:r>
        <w:continuationSeparator/>
      </w:r>
    </w:p>
  </w:footnote>
  <w:footnote w:id="1">
    <w:p w14:paraId="5761A797" w14:textId="77777777" w:rsidR="0011306C" w:rsidRPr="004D7E86" w:rsidRDefault="0011306C" w:rsidP="000E4C8B">
      <w:pPr>
        <w:pStyle w:val="Tekstprzypisudolnego"/>
        <w:spacing w:after="60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4D7E86">
        <w:rPr>
          <w:rFonts w:asciiTheme="minorHAnsi" w:hAnsiTheme="minorHAnsi" w:cstheme="minorHAnsi"/>
          <w:color w:val="0070C0"/>
        </w:rPr>
        <w:t xml:space="preserve"> 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8673B1F" w14:textId="77777777" w:rsidR="0011306C" w:rsidRPr="004D7E86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hAnsiTheme="minorHAnsi" w:cstheme="minorHAnsi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540A5A" w14:textId="77777777" w:rsidR="0011306C" w:rsidRPr="004D7E86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hAnsiTheme="minorHAnsi" w:cstheme="minorHAnsi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4D7E86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4204C7" w:rsidRPr="004D7E86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E01091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4204C7" w:rsidRPr="004D7E86">
        <w:rPr>
          <w:rFonts w:asciiTheme="minorHAnsi" w:hAnsiTheme="minorHAnsi" w:cstheme="minorHAnsi"/>
          <w:color w:val="0070C0"/>
          <w:sz w:val="16"/>
          <w:szCs w:val="16"/>
        </w:rPr>
        <w:t>644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1DDC5D" w14:textId="77777777" w:rsidR="0011306C" w:rsidRPr="004D7E86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4D7E86">
        <w:rPr>
          <w:rFonts w:asciiTheme="minorHAnsi" w:hAnsiTheme="minorHAnsi" w:cstheme="minorHAnsi"/>
          <w:color w:val="0070C0"/>
          <w:sz w:val="16"/>
          <w:szCs w:val="16"/>
        </w:rPr>
        <w:t>(</w:t>
      </w:r>
      <w:r w:rsidR="00472C9B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t.j. </w:t>
      </w:r>
      <w:r w:rsidR="00E01091" w:rsidRPr="004D7E86">
        <w:rPr>
          <w:rFonts w:asciiTheme="minorHAnsi" w:hAnsiTheme="minorHAnsi" w:cstheme="minorHAnsi"/>
          <w:color w:val="0070C0"/>
          <w:sz w:val="16"/>
          <w:szCs w:val="16"/>
        </w:rPr>
        <w:t>Dz. U. z 202</w:t>
      </w:r>
      <w:r w:rsidR="00472C9B" w:rsidRPr="004D7E86">
        <w:rPr>
          <w:rFonts w:asciiTheme="minorHAnsi" w:hAnsiTheme="minorHAnsi" w:cstheme="minorHAnsi"/>
          <w:color w:val="0070C0"/>
          <w:sz w:val="16"/>
          <w:szCs w:val="16"/>
        </w:rPr>
        <w:t>6</w:t>
      </w:r>
      <w:r w:rsidR="009B0A5F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E01091" w:rsidRPr="004D7E86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472C9B" w:rsidRPr="004D7E86">
        <w:rPr>
          <w:rFonts w:asciiTheme="minorHAnsi" w:hAnsiTheme="minorHAnsi" w:cstheme="minorHAnsi"/>
          <w:color w:val="0070C0"/>
          <w:sz w:val="16"/>
          <w:szCs w:val="16"/>
        </w:rPr>
        <w:t>522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9BA211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27C3520A" w14:textId="77777777" w:rsidR="007421B3" w:rsidRPr="004D7E86" w:rsidRDefault="007421B3">
      <w:pPr>
        <w:pStyle w:val="Tekstprzypisudolnego"/>
        <w:rPr>
          <w:rFonts w:asciiTheme="minorHAnsi" w:hAnsiTheme="minorHAnsi" w:cstheme="minorHAnsi"/>
        </w:rPr>
      </w:pPr>
      <w:r w:rsidRPr="004D7E86">
        <w:rPr>
          <w:rStyle w:val="Odwoanieprzypisudolnego"/>
          <w:rFonts w:asciiTheme="minorHAnsi" w:hAnsiTheme="minorHAnsi" w:cstheme="minorHAnsi"/>
          <w:color w:val="0070C0"/>
        </w:rPr>
        <w:footnoteRef/>
      </w:r>
      <w:r w:rsidRPr="004D7E86">
        <w:rPr>
          <w:rFonts w:asciiTheme="minorHAnsi" w:hAnsiTheme="minorHAnsi" w:cstheme="minorHAnsi"/>
        </w:rPr>
        <w:t xml:space="preserve"> </w:t>
      </w:r>
      <w:r w:rsidRPr="004D7E86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48FD5" w14:textId="77777777" w:rsidR="000D2CE3" w:rsidRDefault="000D2C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A54B" w14:textId="77777777" w:rsidR="004D7E86" w:rsidRPr="004D7E86" w:rsidRDefault="004D7E86" w:rsidP="004D7E86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369A14AD" w14:textId="49709A1F" w:rsidR="004D7E86" w:rsidRPr="004D7E86" w:rsidRDefault="004D7E86" w:rsidP="004D7E86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E5FA402" wp14:editId="2B4677D9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17EFF0" w14:textId="77777777" w:rsidR="004D7E86" w:rsidRPr="004D7E86" w:rsidRDefault="004D7E86" w:rsidP="004D7E8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4D7E86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4D7E86">
      <w:rPr>
        <w:rFonts w:eastAsia="Batang" w:cs="Calibri"/>
        <w:b/>
        <w:lang w:val="en-US" w:eastAsia="pl-PL" w:bidi="ar-IQ"/>
      </w:rPr>
      <w:t>Samodzielny Publiczny Zakład Opieki Zdrowotnej w Siedlcach</w:t>
    </w:r>
    <w:r w:rsidRPr="004D7E86">
      <w:rPr>
        <w:rFonts w:eastAsia="Batang" w:cs="Calibri"/>
        <w:b/>
        <w:lang w:val="en-US" w:eastAsia="pl-PL" w:bidi="ar-IQ"/>
      </w:rPr>
      <w:br/>
      <w:t>ul. Jana Kilińskiego 29, 08 -110 Siedlce</w:t>
    </w:r>
    <w:r w:rsidRPr="004D7E86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4D7E86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4D7E86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15CA1C7" w14:textId="4CB1A30F" w:rsidR="004D7E86" w:rsidRPr="004D7E86" w:rsidRDefault="004D7E86" w:rsidP="004D7E86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0138356" wp14:editId="71D67E21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43034119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D63912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4D7E86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19B73619" w14:textId="77777777" w:rsidR="000D2CE3" w:rsidRDefault="000D2C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FE6E4" w14:textId="77777777" w:rsidR="000D2CE3" w:rsidRDefault="000D2C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431586">
    <w:abstractNumId w:val="11"/>
  </w:num>
  <w:num w:numId="2" w16cid:durableId="1389257111">
    <w:abstractNumId w:val="0"/>
  </w:num>
  <w:num w:numId="3" w16cid:durableId="488056172">
    <w:abstractNumId w:val="10"/>
  </w:num>
  <w:num w:numId="4" w16cid:durableId="1665552684">
    <w:abstractNumId w:val="13"/>
  </w:num>
  <w:num w:numId="5" w16cid:durableId="1434015827">
    <w:abstractNumId w:val="12"/>
  </w:num>
  <w:num w:numId="6" w16cid:durableId="615676978">
    <w:abstractNumId w:val="9"/>
  </w:num>
  <w:num w:numId="7" w16cid:durableId="1729717914">
    <w:abstractNumId w:val="1"/>
  </w:num>
  <w:num w:numId="8" w16cid:durableId="1969506364">
    <w:abstractNumId w:val="6"/>
  </w:num>
  <w:num w:numId="9" w16cid:durableId="1982687508">
    <w:abstractNumId w:val="4"/>
  </w:num>
  <w:num w:numId="10" w16cid:durableId="1602568039">
    <w:abstractNumId w:val="7"/>
  </w:num>
  <w:num w:numId="11" w16cid:durableId="146898379">
    <w:abstractNumId w:val="5"/>
  </w:num>
  <w:num w:numId="12" w16cid:durableId="453641253">
    <w:abstractNumId w:val="8"/>
  </w:num>
  <w:num w:numId="13" w16cid:durableId="865604384">
    <w:abstractNumId w:val="3"/>
  </w:num>
  <w:num w:numId="14" w16cid:durableId="1694922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CB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2CE3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D7E86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12CB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72699"/>
  <w15:docId w15:val="{BD9CFAE6-9BDB-4F6D-B6F5-916AA798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4D7E8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2026-08-21T10:01:00Z</cp:lastPrinted>
  <dcterms:created xsi:type="dcterms:W3CDTF">2026-08-21T10:01:00Z</dcterms:created>
  <dcterms:modified xsi:type="dcterms:W3CDTF">2026-08-21T10:01:00Z</dcterms:modified>
</cp:coreProperties>
</file>